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Pr="00774FBA" w:rsidR="008204B9" w:rsidP="008204B9" w:rsidRDefault="008204B9" w14:paraId="09EB53A6" w14:textId="77777777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:rsidRPr="00774FBA" w:rsidR="008204B9" w:rsidP="008204B9" w:rsidRDefault="008204B9" w14:paraId="23F4AC2C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:rsidRPr="00774FBA" w:rsidR="008204B9" w:rsidP="008204B9" w:rsidRDefault="008204B9" w14:paraId="7C7DD58B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:rsidRPr="00774FBA" w:rsidR="008204B9" w:rsidP="008204B9" w:rsidRDefault="008204B9" w14:paraId="0276333B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:rsidR="7E34FB3A" w:rsidP="191D034C" w:rsidRDefault="7E34FB3A" w14:paraId="318182D2" w14:textId="62E44A4A">
      <w:pPr>
        <w:pStyle w:val="Kopfzeile"/>
        <w:tabs>
          <w:tab w:val="center" w:leader="none" w:pos="4536"/>
          <w:tab w:val="right" w:leader="none" w:pos="9072"/>
        </w:tabs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</w:pPr>
      <w:r w:rsidRPr="191D034C" w:rsidR="7E34FB3A"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  <w:t>Im Folgenden sind Referenzprojekte der Projektleitung anzugeben.</w:t>
      </w:r>
    </w:p>
    <w:p w:rsidR="7E34FB3A" w:rsidP="191D034C" w:rsidRDefault="7E34FB3A" w14:paraId="76865D74" w14:textId="518729F8">
      <w:pPr>
        <w:widowControl w:val="0"/>
        <w:jc w:val="both"/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</w:pPr>
      <w:r w:rsidRPr="191D034C" w:rsidR="7E34FB3A"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  <w:t xml:space="preserve">Erforderlich sind mindestens </w:t>
      </w:r>
      <w:r w:rsidRPr="191D034C" w:rsidR="7E34FB3A">
        <w:rPr>
          <w:rFonts w:ascii="Helvetica" w:hAnsi="Helvetica" w:eastAsia="Helvetica" w:cs="Helvetica"/>
          <w:b w:val="1"/>
          <w:bCs w:val="1"/>
          <w:i w:val="0"/>
          <w:iCs w:val="0"/>
          <w:noProof w:val="0"/>
          <w:color w:val="000000" w:themeColor="text1" w:themeTint="FF" w:themeShade="FF"/>
          <w:sz w:val="20"/>
          <w:szCs w:val="20"/>
          <w:lang w:val="de-DE"/>
        </w:rPr>
        <w:t>3 Referenzen</w:t>
      </w:r>
      <w:r w:rsidRPr="191D034C" w:rsidR="7E34FB3A">
        <w:rPr>
          <w:rFonts w:ascii="Helvetica" w:hAnsi="Helvetica" w:eastAsia="Helvetica" w:cs="Helvetic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de-DE"/>
        </w:rPr>
        <w:t xml:space="preserve"> der vorgesehenen Projektleitung, im Rahmen derer diese die Bereitstellung, Disposition und Koordination von Ordnungsdienst- und technischem Veranstaltungspersonal bei einem Live-Event im Musik- bzw. Kulturbereich oder einer ähnlich komplexen Veranstaltung mit mehr als 5.000 Besuchenden eigenverantwortlich geleitet hat</w:t>
      </w:r>
      <w:r w:rsidRPr="191D034C" w:rsidR="7E34FB3A"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  <w:t xml:space="preserve">. </w:t>
      </w:r>
    </w:p>
    <w:p w:rsidR="7E34FB3A" w:rsidP="191D034C" w:rsidRDefault="7E34FB3A" w14:paraId="0AD28D36" w14:textId="5EDDBF4D">
      <w:pPr>
        <w:pStyle w:val="Kopfzeile"/>
        <w:tabs>
          <w:tab w:val="clear" w:leader="none" w:pos="4536"/>
          <w:tab w:val="clear" w:leader="none" w:pos="9072"/>
        </w:tabs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</w:pPr>
      <w:r w:rsidRPr="191D034C" w:rsidR="7E34FB3A">
        <w:rPr>
          <w:rFonts w:ascii="Helvetica" w:hAnsi="Helvetica" w:eastAsia="Helvetica" w:cs="Helvetica"/>
          <w:b w:val="0"/>
          <w:bCs w:val="0"/>
          <w:i w:val="0"/>
          <w:iCs w:val="0"/>
          <w:noProof w:val="0"/>
          <w:sz w:val="20"/>
          <w:szCs w:val="20"/>
          <w:lang w:val="de-DE"/>
        </w:rPr>
        <w:t>Dabei muss die vorgesehene Projektleitung in einer vergleichbaren Stellung (z.B. als Projektleitung oder stellvertretende Projektleitung) tätig gewesen sein.</w:t>
      </w:r>
    </w:p>
    <w:p w:rsidRPr="00774FBA" w:rsidR="008204B9" w:rsidP="008204B9" w:rsidRDefault="008204B9" w14:paraId="6EC77ECD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:rsidRPr="00774FBA" w:rsidR="008204B9" w:rsidP="008204B9" w:rsidRDefault="008204B9" w14:paraId="76586605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:rsidRPr="00774FBA" w:rsidR="008204B9" w:rsidP="191D034C" w:rsidRDefault="008204B9" w14:paraId="26719CAA" w14:textId="3E0651C0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  <w:szCs w:val="20"/>
        </w:rPr>
      </w:pPr>
    </w:p>
    <w:p w:rsidRPr="00774FBA" w:rsidR="008204B9" w:rsidP="008204B9" w:rsidRDefault="008204B9" w14:paraId="273CF66E" w14:textId="77777777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774FBA" w:rsidR="008204B9" w:rsidTr="00A40413" w14:paraId="263ADBB2" w14:textId="77777777">
        <w:trPr>
          <w:trHeight w:val="567"/>
        </w:trPr>
        <w:tc>
          <w:tcPr>
            <w:tcW w:w="9615" w:type="dxa"/>
            <w:gridSpan w:val="2"/>
          </w:tcPr>
          <w:p w:rsidRPr="00774FBA" w:rsidR="008204B9" w:rsidP="00A40413" w:rsidRDefault="008204B9" w14:paraId="68C69B25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Pr="00774FBA" w:rsidR="008204B9" w:rsidTr="00A40413" w14:paraId="2F6AD3E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3B0AFBCE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Pr="00774FBA" w:rsidR="008204B9" w:rsidTr="00A40413" w14:paraId="0044F993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Content>
              <w:p w:rsidRPr="00774FBA" w:rsidR="008204B9" w:rsidP="00A40413" w:rsidRDefault="008204B9" w14:paraId="304FCBAA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0813F487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71273472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Pr="00774FBA" w:rsidR="008204B9" w:rsidTr="00A40413" w14:paraId="772016A9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Content>
              <w:p w:rsidRPr="00774FBA" w:rsidR="008204B9" w:rsidP="00A40413" w:rsidRDefault="008204B9" w14:paraId="00988B2E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480857CA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25123F0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Pr="00774FBA" w:rsidR="008204B9" w:rsidTr="00A40413" w14:paraId="2788C720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031CCA56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000000" w14:paraId="028AF294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68E2747F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454BD94E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000000" w14:paraId="09DC70DD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4A472F5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529C1E67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Pr="00774FBA" w:rsidR="008204B9" w:rsidTr="00A40413" w14:paraId="752F0817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27EFA885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3020CB96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638B05D8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285648F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1139700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06216462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74FBA" w:rsidR="008204B9" w:rsidP="00A40413" w:rsidRDefault="008204B9" w14:paraId="676C18BE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774FBA" w:rsidR="008204B9" w:rsidP="00A40413" w:rsidRDefault="008204B9" w14:paraId="38FE12BB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18326DDF" w14:textId="77777777">
        <w:trPr>
          <w:trHeight w:val="567"/>
        </w:trPr>
        <w:tc>
          <w:tcPr>
            <w:tcW w:w="9615" w:type="dxa"/>
            <w:gridSpan w:val="2"/>
          </w:tcPr>
          <w:p w:rsidRPr="00774FBA" w:rsidR="008204B9" w:rsidP="00A40413" w:rsidRDefault="008204B9" w14:paraId="4A14ABEA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:rsidRPr="00774FBA" w:rsidR="008204B9" w:rsidP="00A40413" w:rsidRDefault="008204B9" w14:paraId="1613FF36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Pr="00774FBA" w:rsidR="008204B9" w:rsidTr="00A40413" w14:paraId="61C9780B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61ADC0C7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Pr="00774FBA" w:rsidR="008204B9" w:rsidTr="00A40413" w14:paraId="26E95230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Content>
              <w:p w:rsidRPr="00774FBA" w:rsidR="008204B9" w:rsidP="00A40413" w:rsidRDefault="008204B9" w14:paraId="090F3177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636D082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6002B88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Pr="00774FBA" w:rsidR="008204B9" w:rsidTr="00A40413" w14:paraId="17E79021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Content>
              <w:p w:rsidRPr="00774FBA" w:rsidR="008204B9" w:rsidP="00A40413" w:rsidRDefault="008204B9" w14:paraId="68DD969A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38792FAA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2990F0F8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Pr="00774FBA" w:rsidR="008204B9" w:rsidTr="00A40413" w14:paraId="671D1BB5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1C2650D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000000" w14:paraId="04F932C3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316781C8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62BCE9C9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000000" w14:paraId="0461A79A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487DEB42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6AEAB064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Pr="00774FBA" w:rsidR="008204B9" w:rsidTr="00A40413" w14:paraId="3D73C6CF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21B71147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071EA385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2694DEE7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1D9ED475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71495D80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4E4AFF00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74FBA" w:rsidR="008204B9" w:rsidP="00A40413" w:rsidRDefault="008204B9" w14:paraId="383810DF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774FBA" w:rsidR="008204B9" w:rsidP="00A40413" w:rsidRDefault="008204B9" w14:paraId="59EC036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6F4CF49C" w14:textId="77777777">
        <w:trPr>
          <w:trHeight w:val="567"/>
        </w:trPr>
        <w:tc>
          <w:tcPr>
            <w:tcW w:w="9615" w:type="dxa"/>
            <w:gridSpan w:val="2"/>
          </w:tcPr>
          <w:p w:rsidRPr="00774FBA" w:rsidR="008204B9" w:rsidP="00A40413" w:rsidRDefault="008204B9" w14:paraId="2E257D84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Pr="00774FBA" w:rsidR="008204B9" w:rsidTr="00A40413" w14:paraId="1D5475A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765105B2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Pr="00774FBA" w:rsidR="008204B9" w:rsidTr="00A40413" w14:paraId="1A7BA614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Content>
              <w:p w:rsidRPr="00774FBA" w:rsidR="008204B9" w:rsidP="00A40413" w:rsidRDefault="008204B9" w14:paraId="4C314D9F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35E3288E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149F1487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Pr="00774FBA" w:rsidR="008204B9" w:rsidTr="00A40413" w14:paraId="612964D7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Content>
              <w:p w:rsidRPr="00774FBA" w:rsidR="008204B9" w:rsidP="00A40413" w:rsidRDefault="008204B9" w14:paraId="66979B30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Pr="00774FBA" w:rsidR="008204B9" w:rsidTr="00A40413" w14:paraId="21B42C3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0C0E753C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Pr="00774FBA" w:rsidR="008204B9" w:rsidTr="00A40413" w14:paraId="7285868A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1810A394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000000" w14:paraId="516032B1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54120492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07875EF6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774FBA" w:rsidR="008204B9" w:rsidP="00A40413" w:rsidRDefault="00000000" w14:paraId="6F52BC63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 w:rsidR="008204B9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Content>
                <w:r w:rsidRPr="00774FBA" w:rsidR="008204B9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 w:rsidR="008204B9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Pr="00774FBA" w:rsidR="008204B9" w:rsidTr="00A40413" w14:paraId="69BABCD2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774FBA" w:rsidR="008204B9" w:rsidP="00A40413" w:rsidRDefault="008204B9" w14:paraId="5246306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Pr="00774FBA" w:rsidR="008204B9" w:rsidTr="00A40413" w14:paraId="71ADEEC4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3BEABE5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3795320D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18E2F754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774FBA" w:rsidR="008204B9" w:rsidP="00A40413" w:rsidRDefault="008204B9" w14:paraId="38ADD16F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774FBA" w:rsidR="008204B9" w:rsidP="00A40413" w:rsidRDefault="008204B9" w14:paraId="7F486F4E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Pr="00774FBA" w:rsidR="008204B9" w:rsidTr="00A40413" w14:paraId="76870C3E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74FBA" w:rsidR="008204B9" w:rsidP="00A40413" w:rsidRDefault="008204B9" w14:paraId="56370BE2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774FBA" w:rsidR="008204B9" w:rsidP="00A40413" w:rsidRDefault="008204B9" w14:paraId="18CFCA0D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:rsidRPr="00774FBA" w:rsidR="008204B9" w:rsidP="008204B9" w:rsidRDefault="008204B9" w14:paraId="35ED9737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76CEFA02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7D5A278B" w14:textId="77777777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:rsidRPr="00774FBA" w:rsidR="008204B9" w:rsidP="008204B9" w:rsidRDefault="008204B9" w14:paraId="06ABF344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0DA01D3F" w14:textId="77777777">
      <w:pPr>
        <w:pStyle w:val="LV-Text"/>
        <w:rPr>
          <w:rFonts w:ascii="Helvetica" w:hAnsi="Helvetica" w:cs="Courier New"/>
          <w:color w:val="000000"/>
        </w:rPr>
      </w:pPr>
    </w:p>
    <w:p w:rsidRPr="00774FBA" w:rsidR="008204B9" w:rsidP="008204B9" w:rsidRDefault="008204B9" w14:paraId="528EAD70" w14:textId="77777777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:rsidRPr="00774FBA" w:rsidR="00DD7759" w:rsidP="191D034C" w:rsidRDefault="00DD7759" w14:paraId="58C640C8" w14:textId="6126657D">
      <w:pPr>
        <w:tabs>
          <w:tab w:val="right" w:leader="none" w:pos="7560"/>
        </w:tabs>
        <w:rPr>
          <w:rFonts w:ascii="Helvetica" w:hAnsi="Helvetica" w:cs="Courier New"/>
          <w:sz w:val="20"/>
          <w:szCs w:val="20"/>
        </w:rPr>
      </w:pPr>
      <w:r w:rsidRPr="191D034C" w:rsidR="008204B9">
        <w:rPr>
          <w:rFonts w:ascii="Helvetica" w:hAnsi="Helvetica" w:cs="Courier New"/>
          <w:sz w:val="20"/>
          <w:szCs w:val="20"/>
        </w:rPr>
        <w:t xml:space="preserve">Ort, </w:t>
      </w:r>
      <w:r w:rsidRPr="191D034C" w:rsidR="008204B9">
        <w:rPr>
          <w:rFonts w:ascii="Helvetica" w:hAnsi="Helvetica" w:cs="Courier New"/>
          <w:sz w:val="20"/>
          <w:szCs w:val="20"/>
        </w:rPr>
        <w:t>Datum</w:t>
      </w:r>
      <w:r>
        <w:tab/>
      </w:r>
      <w:r w:rsidRPr="191D034C" w:rsidR="008204B9">
        <w:rPr>
          <w:rFonts w:ascii="Helvetica" w:hAnsi="Helvetica" w:cs="Courier New"/>
          <w:sz w:val="20"/>
          <w:szCs w:val="20"/>
        </w:rPr>
        <w:t>Rechtsverbindliche</w:t>
      </w:r>
      <w:r w:rsidRPr="191D034C" w:rsidR="008204B9">
        <w:rPr>
          <w:rFonts w:ascii="Helvetica" w:hAnsi="Helvetica" w:cs="Courier New"/>
          <w:sz w:val="20"/>
          <w:szCs w:val="20"/>
        </w:rPr>
        <w:t xml:space="preserve"> Unterschrift/en </w:t>
      </w:r>
    </w:p>
    <w:sectPr w:rsidRPr="00774FBA" w:rsidR="00DD7759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:rsidR="00D33608" w:rsidP="00DD7759" w:rsidRDefault="00D33608" w14:paraId="1C18BB2D" w14:textId="77777777">
      <w:r>
        <w:separator/>
      </w:r>
    </w:p>
  </w:endnote>
  <w:endnote w:type="continuationSeparator" w:id="0">
    <w:p w:rsidR="00D33608" w:rsidP="00DD7759" w:rsidRDefault="00D33608" w14:paraId="2D594F5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:rsidR="00D05E8A" w:rsidRDefault="00D05E8A" w14:paraId="289B4438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35590C7D" w14:textId="77777777">
      <w:trPr>
        <w:trHeight w:val="300"/>
      </w:trPr>
      <w:tc>
        <w:tcPr>
          <w:tcW w:w="3020" w:type="dxa"/>
        </w:tcPr>
        <w:p w:rsidR="5EEBAB04" w:rsidP="5EEBAB04" w:rsidRDefault="5EEBAB04" w14:paraId="5807A7A6" w14:textId="77777777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38B7818B" w14:textId="77777777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72F17D19" w14:textId="77777777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3440DA2C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:rsidR="00D05E8A" w:rsidRDefault="00D05E8A" w14:paraId="38E6E64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:rsidR="00D33608" w:rsidP="00DD7759" w:rsidRDefault="00D33608" w14:paraId="1234E5F0" w14:textId="77777777">
      <w:r>
        <w:separator/>
      </w:r>
    </w:p>
  </w:footnote>
  <w:footnote w:type="continuationSeparator" w:id="0">
    <w:p w:rsidR="00D33608" w:rsidP="00DD7759" w:rsidRDefault="00D33608" w14:paraId="6810814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:rsidR="00D05E8A" w:rsidRDefault="00D05E8A" w14:paraId="5B9BCB2E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4623A25C" w14:textId="77777777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:rsidR="00D05E8A" w:rsidRDefault="00D05E8A" w14:paraId="60F6D1CC" w14:textId="77777777">
    <w:pPr>
      <w:pStyle w:val="Kopfzeil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zoom w:percent="110"/>
  <w:displayBackgroundShape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00000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33543"/>
    <w:rsid w:val="0057641F"/>
    <w:rsid w:val="00582C9C"/>
    <w:rsid w:val="005B54E9"/>
    <w:rsid w:val="005E0ED3"/>
    <w:rsid w:val="0062199C"/>
    <w:rsid w:val="006766C9"/>
    <w:rsid w:val="0069461C"/>
    <w:rsid w:val="006D5637"/>
    <w:rsid w:val="006E70FE"/>
    <w:rsid w:val="00701199"/>
    <w:rsid w:val="007327C3"/>
    <w:rsid w:val="00774FBA"/>
    <w:rsid w:val="007754AF"/>
    <w:rsid w:val="008204B9"/>
    <w:rsid w:val="0082195D"/>
    <w:rsid w:val="0083330D"/>
    <w:rsid w:val="00860382"/>
    <w:rsid w:val="008616C9"/>
    <w:rsid w:val="00895387"/>
    <w:rsid w:val="008B028F"/>
    <w:rsid w:val="008E13DF"/>
    <w:rsid w:val="009174E5"/>
    <w:rsid w:val="00962981"/>
    <w:rsid w:val="00995CE6"/>
    <w:rsid w:val="009C600B"/>
    <w:rsid w:val="00A51BA7"/>
    <w:rsid w:val="00AA2A7C"/>
    <w:rsid w:val="00BB667F"/>
    <w:rsid w:val="00BD0652"/>
    <w:rsid w:val="00BD297A"/>
    <w:rsid w:val="00C1638A"/>
    <w:rsid w:val="00C330BF"/>
    <w:rsid w:val="00C40AC3"/>
    <w:rsid w:val="00C51053"/>
    <w:rsid w:val="00C84307"/>
    <w:rsid w:val="00C90BCA"/>
    <w:rsid w:val="00CC26BD"/>
    <w:rsid w:val="00CD06EE"/>
    <w:rsid w:val="00D05E8A"/>
    <w:rsid w:val="00D27AE1"/>
    <w:rsid w:val="00D32A86"/>
    <w:rsid w:val="00D33608"/>
    <w:rsid w:val="00D80BDE"/>
    <w:rsid w:val="00DD7759"/>
    <w:rsid w:val="00E3238B"/>
    <w:rsid w:val="00E33DEE"/>
    <w:rsid w:val="00EA3648"/>
    <w:rsid w:val="00F7291E"/>
    <w:rsid w:val="00FB4D17"/>
    <w:rsid w:val="10831A3B"/>
    <w:rsid w:val="191D034C"/>
    <w:rsid w:val="29CDF209"/>
    <w:rsid w:val="2BAA7FB7"/>
    <w:rsid w:val="2C6B34C0"/>
    <w:rsid w:val="448F8A9B"/>
    <w:rsid w:val="57165982"/>
    <w:rsid w:val="5EEBAB04"/>
    <w:rsid w:val="7E34F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docDefaults>
    <w:rPrDefault>
      <w:rPr>
        <w:rFonts w:ascii="Courier New" w:hAnsi="Courier New" w:eastAsia="Calibri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Alt+TT"/>
    <w:qFormat/>
    <w:rsid w:val="008204B9"/>
    <w:rPr>
      <w:rFonts w:ascii="Arial" w:hAnsi="Arial" w:eastAsia="Times New Roman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styleId="LV-Text" w:customStyle="1">
    <w:name w:val="LV-Text"/>
    <w:rsid w:val="008204B9"/>
    <w:pPr>
      <w:autoSpaceDE w:val="0"/>
      <w:autoSpaceDN w:val="0"/>
      <w:adjustRightInd w:val="0"/>
    </w:pPr>
    <w:rPr>
      <w:rFonts w:ascii="Arial" w:hAnsi="Arial" w:eastAsia="Times New Roman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xmlns:wp14="http://schemas.microsoft.com/office/word/2010/wordml" w:rsidR="00BD0652" w:rsidP="00BD0652" w:rsidRDefault="00BD0652" w14:paraId="44098F90" wp14:textId="77777777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xmlns:wp14="http://schemas.microsoft.com/office/word/2010/wordml" w:rsidR="00BD0652" w:rsidP="00BD0652" w:rsidRDefault="00BD0652" w14:paraId="355508E5" wp14:textId="77777777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xmlns:wp14="http://schemas.microsoft.com/office/word/2010/wordml" w:rsidR="00BD0652" w:rsidP="00BD0652" w:rsidRDefault="00BD0652" w14:paraId="188ADCBE" wp14:textId="77777777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xmlns:wp14="http://schemas.microsoft.com/office/word/2010/wordml" w:rsidR="00BD0652" w:rsidP="00BD0652" w:rsidRDefault="00BD0652" w14:paraId="6230782C" wp14:textId="77777777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xmlns:wp14="http://schemas.microsoft.com/office/word/2010/wordml" w:rsidR="00BD0652" w:rsidP="00BD0652" w:rsidRDefault="00BD0652" w14:paraId="3A01572C" wp14:textId="77777777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xmlns:wp14="http://schemas.microsoft.com/office/word/2010/wordml" w:rsidR="00BD0652" w:rsidP="00BD0652" w:rsidRDefault="00BD0652" w14:paraId="11BE55A1" wp14:textId="77777777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xmlns:wp14="http://schemas.microsoft.com/office/word/2010/wordml" w:rsidR="00BD0652" w:rsidP="00BD0652" w:rsidRDefault="00BD0652" w14:paraId="29BD6C6A" wp14:textId="77777777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xmlns:wp14="http://schemas.microsoft.com/office/word/2010/wordml" w:rsidR="00BD0652" w:rsidP="00BD0652" w:rsidRDefault="00BD0652" w14:paraId="30D34C22" wp14:textId="77777777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xmlns:wp14="http://schemas.microsoft.com/office/word/2010/wordml" w:rsidR="00BD0652" w:rsidP="00BD0652" w:rsidRDefault="00BD0652" w14:paraId="08741254" wp14:textId="77777777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xmlns:wp14="http://schemas.microsoft.com/office/word/2010/wordml" w:rsidR="00BD0652" w:rsidP="00BD0652" w:rsidRDefault="00BD0652" w14:paraId="74CCE481" wp14:textId="77777777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xmlns:wp14="http://schemas.microsoft.com/office/word/2010/wordml" w:rsidR="00BD0652" w:rsidP="00BD0652" w:rsidRDefault="00BD0652" w14:paraId="15BD6630" wp14:textId="77777777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xmlns:wp14="http://schemas.microsoft.com/office/word/2010/wordml" w:rsidR="00BD0652" w:rsidP="00BD0652" w:rsidRDefault="00BD0652" w14:paraId="513B8C45" wp14:textId="77777777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xmlns:wp14="http://schemas.microsoft.com/office/word/2010/wordml" w:rsidR="00BD0652" w:rsidP="00BD0652" w:rsidRDefault="00BD0652" w14:paraId="07C28742" wp14:textId="77777777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xmlns:wp14="http://schemas.microsoft.com/office/word/2010/wordml" w:rsidR="00BD0652" w:rsidP="00BD0652" w:rsidRDefault="00BD0652" w14:paraId="3113ABA9" wp14:textId="77777777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xmlns:wp14="http://schemas.microsoft.com/office/word/2010/wordml" w:rsidR="00BD0652" w:rsidP="00BD0652" w:rsidRDefault="00BD0652" w14:paraId="23E33BD8" wp14:textId="77777777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xmlns:wp14="http://schemas.microsoft.com/office/word/2010/wordml" w:rsidR="00BD0652" w:rsidP="00BD0652" w:rsidRDefault="00BD0652" w14:paraId="55BF33D2" wp14:textId="77777777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xmlns:wp14="http://schemas.microsoft.com/office/word/2010/wordml" w:rsidR="00BD0652" w:rsidP="00BD0652" w:rsidRDefault="00BD0652" w14:paraId="1D4C328E" wp14:textId="77777777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xmlns:wp14="http://schemas.microsoft.com/office/word/2010/wordml" w:rsidR="00BD0652" w:rsidP="00BD0652" w:rsidRDefault="00BD0652" w14:paraId="4DEE89AC" wp14:textId="77777777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xmlns:wp14="http://schemas.microsoft.com/office/word/2010/wordml" w:rsidR="00BD0652" w:rsidP="00BD0652" w:rsidRDefault="00BD0652" w14:paraId="51F82674" wp14:textId="77777777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xmlns:wp14="http://schemas.microsoft.com/office/word/2010/wordml" w:rsidR="00BD0652" w:rsidP="00BD0652" w:rsidRDefault="00BD0652" w14:paraId="6CFA0212" wp14:textId="77777777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xmlns:wp14="http://schemas.microsoft.com/office/word/2010/wordml" w:rsidR="00BD0652" w:rsidP="00BD0652" w:rsidRDefault="00BD0652" w14:paraId="341E0770" wp14:textId="77777777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xmlns:wp14="http://schemas.microsoft.com/office/word/2010/wordml" w:rsidR="00BD0652" w:rsidP="00BD0652" w:rsidRDefault="00BD0652" w14:paraId="18064289" wp14:textId="77777777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xmlns:wp14="http://schemas.microsoft.com/office/word/2010/wordml" w:rsidR="00BD0652" w:rsidP="00BD0652" w:rsidRDefault="00BD0652" w14:paraId="23714CE9" wp14:textId="77777777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xmlns:wp14="http://schemas.microsoft.com/office/word/2010/wordml" w:rsidR="00BD0652" w:rsidP="00BD0652" w:rsidRDefault="00BD0652" w14:paraId="54AD4D52" wp14:textId="77777777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xmlns:wp14="http://schemas.microsoft.com/office/word/2010/wordml" w:rsidR="00BD0652" w:rsidP="00BD0652" w:rsidRDefault="00BD0652" w14:paraId="377FE7A2" wp14:textId="77777777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xmlns:wp14="http://schemas.microsoft.com/office/word/2010/wordml" w:rsidR="00BD0652" w:rsidP="00BD0652" w:rsidRDefault="00BD0652" w14:paraId="47A0CFE0" wp14:textId="77777777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xmlns:wp14="http://schemas.microsoft.com/office/word/2010/wordml" w:rsidR="00BD0652" w:rsidP="00BD0652" w:rsidRDefault="00BD0652" w14:paraId="373DB7A8" wp14:textId="77777777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xmlns:wp14="http://schemas.microsoft.com/office/word/2010/wordml" w:rsidR="00BD0652" w:rsidP="00BD0652" w:rsidRDefault="00BD0652" w14:paraId="14A9F668" wp14:textId="77777777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xmlns:wp14="http://schemas.microsoft.com/office/word/2010/wordml" w:rsidR="00BD0652" w:rsidP="00BD0652" w:rsidRDefault="00BD0652" w14:paraId="503DC2AD" wp14:textId="77777777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xmlns:wp14="http://schemas.microsoft.com/office/word/2010/wordml" w:rsidR="00BD0652" w:rsidP="00BD0652" w:rsidRDefault="00BD0652" w14:paraId="7967432C" wp14:textId="77777777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505E0E"/>
    <w:rsid w:val="0057641F"/>
    <w:rsid w:val="006E70FE"/>
    <w:rsid w:val="00806C62"/>
    <w:rsid w:val="00B638F1"/>
    <w:rsid w:val="00BD0652"/>
    <w:rsid w:val="00D27AE1"/>
    <w:rsid w:val="00DD2207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2207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  <w:style w:type="paragraph" w:customStyle="1" w:styleId="FA7028A3A8406F46B8E7F5F3618AD13D">
    <w:name w:val="FA7028A3A8406F46B8E7F5F3618AD13D"/>
    <w:rsid w:val="00DD2207"/>
  </w:style>
  <w:style w:type="paragraph" w:customStyle="1" w:styleId="FA6B8608E330E94093887766488E20C8">
    <w:name w:val="FA6B8608E330E94093887766488E20C8"/>
    <w:rsid w:val="00DD2207"/>
  </w:style>
  <w:style w:type="paragraph" w:customStyle="1" w:styleId="8568F0532999014895C3ABC36469BE71">
    <w:name w:val="8568F0532999014895C3ABC36469BE71"/>
    <w:rsid w:val="00DD2207"/>
  </w:style>
  <w:style w:type="paragraph" w:customStyle="1" w:styleId="0BF059EB338B024683B98B68D86B16E6">
    <w:name w:val="0BF059EB338B024683B98B68D86B16E6"/>
    <w:rsid w:val="00DD2207"/>
  </w:style>
  <w:style w:type="paragraph" w:customStyle="1" w:styleId="2164F7AC619571478A75A90FBF711CEB">
    <w:name w:val="2164F7AC619571478A75A90FBF711CEB"/>
    <w:rsid w:val="00DD2207"/>
  </w:style>
  <w:style w:type="paragraph" w:customStyle="1" w:styleId="44352F99A8D0A348BC96376427D20DF6">
    <w:name w:val="44352F99A8D0A348BC96376427D20DF6"/>
    <w:rsid w:val="00DD2207"/>
  </w:style>
  <w:style w:type="paragraph" w:customStyle="1" w:styleId="8D541380D536E0468CE92A693DB696EC">
    <w:name w:val="8D541380D536E0468CE92A693DB696EC"/>
    <w:rsid w:val="00DD2207"/>
  </w:style>
  <w:style w:type="paragraph" w:customStyle="1" w:styleId="CC6C5BE08DEED14A8FA50CF11B2F1DDA">
    <w:name w:val="CC6C5BE08DEED14A8FA50CF11B2F1DDA"/>
    <w:rsid w:val="00DD2207"/>
  </w:style>
  <w:style w:type="paragraph" w:customStyle="1" w:styleId="5A9CFCF28E15AE4DB2A016ED2C7663F3">
    <w:name w:val="5A9CFCF28E15AE4DB2A016ED2C7663F3"/>
    <w:rsid w:val="00DD2207"/>
  </w:style>
  <w:style w:type="paragraph" w:customStyle="1" w:styleId="4A600B45EF5CC04AB73B994A61A539F7">
    <w:name w:val="4A600B45EF5CC04AB73B994A61A539F7"/>
    <w:rsid w:val="00DD2207"/>
  </w:style>
  <w:style w:type="paragraph" w:customStyle="1" w:styleId="734599D269E07047A17ADDA0922C8FEE">
    <w:name w:val="734599D269E07047A17ADDA0922C8FEE"/>
    <w:rsid w:val="00DD2207"/>
  </w:style>
  <w:style w:type="paragraph" w:customStyle="1" w:styleId="8AC9C5A2853EDF4FB2BEE29CB62AE71E">
    <w:name w:val="8AC9C5A2853EDF4FB2BEE29CB62AE71E"/>
    <w:rsid w:val="00DD2207"/>
  </w:style>
  <w:style w:type="paragraph" w:customStyle="1" w:styleId="1BB9DE13A5691646A678E44125727767">
    <w:name w:val="1BB9DE13A5691646A678E44125727767"/>
    <w:rsid w:val="00DD2207"/>
  </w:style>
  <w:style w:type="paragraph" w:customStyle="1" w:styleId="521054365C7DEC4DBCD57FE4023D8B0B">
    <w:name w:val="521054365C7DEC4DBCD57FE4023D8B0B"/>
    <w:rsid w:val="00DD2207"/>
  </w:style>
  <w:style w:type="paragraph" w:customStyle="1" w:styleId="A3629BC54184734599152AF7CDA7957D">
    <w:name w:val="A3629BC54184734599152AF7CDA7957D"/>
    <w:rsid w:val="00DD2207"/>
  </w:style>
  <w:style w:type="paragraph" w:customStyle="1" w:styleId="076D9E0BF264674D9A600A843A0BB3E6">
    <w:name w:val="076D9E0BF264674D9A600A843A0BB3E6"/>
    <w:rsid w:val="00DD2207"/>
  </w:style>
  <w:style w:type="paragraph" w:customStyle="1" w:styleId="198A7AAF861F8946B9C1080FBFDAC6A1">
    <w:name w:val="198A7AAF861F8946B9C1080FBFDAC6A1"/>
    <w:rsid w:val="00DD2207"/>
  </w:style>
  <w:style w:type="paragraph" w:customStyle="1" w:styleId="53ADE8B5072560419BDEC40C4E97EBF1">
    <w:name w:val="53ADE8B5072560419BDEC40C4E97EBF1"/>
    <w:rsid w:val="00DD2207"/>
  </w:style>
  <w:style w:type="paragraph" w:customStyle="1" w:styleId="50B594DDE47EAB48A8767A42CA037B27">
    <w:name w:val="50B594DDE47EAB48A8767A42CA037B27"/>
    <w:rsid w:val="00DD2207"/>
  </w:style>
  <w:style w:type="paragraph" w:customStyle="1" w:styleId="DEFAB4436B82CE45AF83E4552AE13C8B">
    <w:name w:val="DEFAB4436B82CE45AF83E4552AE13C8B"/>
    <w:rsid w:val="00DD22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A1C99-18AA-47CE-BA3C-F0B8DDBF7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RBX_Briefp_02 nur Logo Kopfzeile.dotx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Matthias Bauer</dc:creator>
  <keywords/>
  <dc:description/>
  <lastModifiedBy>Christian Haasen</lastModifiedBy>
  <revision>18</revision>
  <dcterms:created xsi:type="dcterms:W3CDTF">2026-02-12T14:41:00.0000000Z</dcterms:created>
  <dcterms:modified xsi:type="dcterms:W3CDTF">2026-07-21T14:28:01.2844936Z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